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6DAE13" w14:textId="77777777" w:rsidR="00416B82" w:rsidRDefault="00416B82" w:rsidP="00044399">
      <w:pPr>
        <w:shd w:val="clear" w:color="auto" w:fill="FFFFFF"/>
        <w:spacing w:line="260" w:lineRule="atLeast"/>
        <w:rPr>
          <w:rFonts w:ascii="Times New Roman" w:eastAsia="Times New Roman" w:hAnsi="Times New Roman" w:cs="Times New Roman"/>
          <w:lang w:eastAsia="en-AU"/>
        </w:rPr>
      </w:pPr>
      <w:bookmarkStart w:id="0" w:name="_GoBack"/>
      <w:bookmarkEnd w:id="0"/>
    </w:p>
    <w:p w14:paraId="7FFB0D31" w14:textId="28DA5A53" w:rsidR="00416B82" w:rsidRDefault="00416B82" w:rsidP="00416B82">
      <w:pPr>
        <w:spacing w:after="60" w:line="240" w:lineRule="auto"/>
        <w:jc w:val="center"/>
        <w:rPr>
          <w:rFonts w:ascii="Times New Roman" w:hAnsi="Times New Roman" w:cs="Times New Roman"/>
          <w:b/>
          <w:color w:val="0070C0"/>
        </w:rPr>
      </w:pPr>
      <w:r>
        <w:rPr>
          <w:rFonts w:ascii="Times New Roman" w:hAnsi="Times New Roman" w:cs="Times New Roman"/>
          <w:b/>
          <w:color w:val="0070C0"/>
        </w:rPr>
        <w:t xml:space="preserve">Suggested letter to HP </w:t>
      </w:r>
    </w:p>
    <w:p w14:paraId="5D35FA86" w14:textId="21A8D812" w:rsidR="00416B82" w:rsidRDefault="00416B82" w:rsidP="00416B82">
      <w:pPr>
        <w:spacing w:after="60" w:line="240" w:lineRule="auto"/>
        <w:rPr>
          <w:rFonts w:ascii="Times New Roman" w:hAnsi="Times New Roman" w:cs="Times New Roman"/>
          <w:i/>
          <w:color w:val="0070C0"/>
          <w:sz w:val="20"/>
          <w:szCs w:val="20"/>
        </w:rPr>
      </w:pPr>
      <w:r>
        <w:rPr>
          <w:rFonts w:ascii="Times New Roman" w:hAnsi="Times New Roman" w:cs="Times New Roman"/>
          <w:i/>
          <w:color w:val="0070C0"/>
          <w:sz w:val="20"/>
          <w:szCs w:val="20"/>
        </w:rPr>
        <w:t>Note:  The contact details listed below for HP are correct for you to use. If you have been a purchaser of HP products</w:t>
      </w:r>
      <w:r w:rsidR="00F76284">
        <w:rPr>
          <w:rFonts w:ascii="Times New Roman" w:hAnsi="Times New Roman" w:cs="Times New Roman"/>
          <w:i/>
          <w:color w:val="0070C0"/>
          <w:sz w:val="20"/>
          <w:szCs w:val="20"/>
        </w:rPr>
        <w:t xml:space="preserve"> </w:t>
      </w:r>
      <w:r w:rsidR="006E27C1">
        <w:rPr>
          <w:rFonts w:ascii="Times New Roman" w:hAnsi="Times New Roman" w:cs="Times New Roman"/>
          <w:i/>
          <w:color w:val="0070C0"/>
          <w:sz w:val="20"/>
          <w:szCs w:val="20"/>
        </w:rPr>
        <w:t>in the past</w:t>
      </w:r>
      <w:r>
        <w:rPr>
          <w:rFonts w:ascii="Times New Roman" w:hAnsi="Times New Roman" w:cs="Times New Roman"/>
          <w:i/>
          <w:color w:val="0070C0"/>
          <w:sz w:val="20"/>
          <w:szCs w:val="20"/>
        </w:rPr>
        <w:t xml:space="preserve"> mention this</w:t>
      </w:r>
      <w:r w:rsidR="006E27C1">
        <w:rPr>
          <w:rFonts w:ascii="Times New Roman" w:hAnsi="Times New Roman" w:cs="Times New Roman"/>
          <w:i/>
          <w:color w:val="0070C0"/>
          <w:sz w:val="20"/>
          <w:szCs w:val="20"/>
        </w:rPr>
        <w:t xml:space="preserve">. </w:t>
      </w:r>
      <w:r w:rsidR="008C0A22">
        <w:rPr>
          <w:rFonts w:ascii="Times New Roman" w:hAnsi="Times New Roman" w:cs="Times New Roman"/>
          <w:i/>
          <w:color w:val="0070C0"/>
          <w:sz w:val="20"/>
          <w:szCs w:val="20"/>
        </w:rPr>
        <w:t xml:space="preserve">Adapt this letter as you see fit. Be polite, but firm and keep your letter brief. </w:t>
      </w:r>
      <w:r>
        <w:rPr>
          <w:rFonts w:ascii="Times New Roman" w:hAnsi="Times New Roman" w:cs="Times New Roman"/>
          <w:i/>
          <w:color w:val="0070C0"/>
          <w:sz w:val="20"/>
          <w:szCs w:val="20"/>
        </w:rPr>
        <w:t xml:space="preserve">If you have a relevant letterhead, use it. </w:t>
      </w:r>
    </w:p>
    <w:p w14:paraId="7AD8CBE8" w14:textId="77777777" w:rsidR="00416B82" w:rsidRDefault="00416B82" w:rsidP="00416B82">
      <w:pPr>
        <w:spacing w:after="60" w:line="240" w:lineRule="auto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[Your name]</w:t>
      </w:r>
    </w:p>
    <w:p w14:paraId="6A136C54" w14:textId="77777777" w:rsidR="00416B82" w:rsidRDefault="00416B82" w:rsidP="00416B82">
      <w:pPr>
        <w:spacing w:after="60" w:line="240" w:lineRule="auto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[Address]</w:t>
      </w:r>
    </w:p>
    <w:p w14:paraId="062FC5D6" w14:textId="77777777" w:rsidR="00416B82" w:rsidRDefault="00416B82" w:rsidP="00416B82">
      <w:pPr>
        <w:spacing w:after="60" w:line="240" w:lineRule="auto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[Date]</w:t>
      </w:r>
    </w:p>
    <w:p w14:paraId="4A883531" w14:textId="33302265" w:rsidR="00194583" w:rsidRDefault="00194583" w:rsidP="00044399">
      <w:pPr>
        <w:shd w:val="clear" w:color="auto" w:fill="FFFFFF"/>
        <w:spacing w:line="260" w:lineRule="atLeast"/>
        <w:rPr>
          <w:rFonts w:ascii="Times New Roman" w:eastAsia="Times New Roman" w:hAnsi="Times New Roman" w:cs="Times New Roman"/>
          <w:lang w:eastAsia="en-AU"/>
        </w:rPr>
      </w:pPr>
      <w:r>
        <w:rPr>
          <w:rFonts w:ascii="Times New Roman" w:eastAsia="Times New Roman" w:hAnsi="Times New Roman" w:cs="Times New Roman"/>
          <w:lang w:eastAsia="en-AU"/>
        </w:rPr>
        <w:t>Mr Stephen Bovis</w:t>
      </w:r>
    </w:p>
    <w:p w14:paraId="17F2CBE3" w14:textId="1124C437" w:rsidR="00044399" w:rsidRPr="00865EAB" w:rsidRDefault="00044399" w:rsidP="00044399">
      <w:pPr>
        <w:shd w:val="clear" w:color="auto" w:fill="FFFFFF"/>
        <w:spacing w:line="260" w:lineRule="atLeast"/>
        <w:rPr>
          <w:rFonts w:ascii="Calibri" w:eastAsia="Times New Roman" w:hAnsi="Calibri" w:cs="Calibri"/>
          <w:sz w:val="24"/>
          <w:szCs w:val="24"/>
          <w:lang w:eastAsia="en-AU"/>
        </w:rPr>
      </w:pPr>
      <w:r w:rsidRPr="00865EAB">
        <w:rPr>
          <w:rFonts w:ascii="Times New Roman" w:eastAsia="Times New Roman" w:hAnsi="Times New Roman" w:cs="Times New Roman"/>
          <w:lang w:eastAsia="en-AU"/>
        </w:rPr>
        <w:t>Director,</w:t>
      </w:r>
    </w:p>
    <w:p w14:paraId="5884888C" w14:textId="5FC2666D" w:rsidR="00044399" w:rsidRPr="00025A4F" w:rsidRDefault="00044399" w:rsidP="00044399">
      <w:pPr>
        <w:shd w:val="clear" w:color="auto" w:fill="FFFFFF"/>
        <w:spacing w:line="260" w:lineRule="atLeast"/>
        <w:rPr>
          <w:rFonts w:ascii="Times New Roman" w:eastAsia="Times New Roman" w:hAnsi="Times New Roman" w:cs="Times New Roman"/>
          <w:lang w:eastAsia="en-AU"/>
        </w:rPr>
      </w:pPr>
      <w:r w:rsidRPr="00025A4F">
        <w:rPr>
          <w:rFonts w:ascii="Times New Roman" w:eastAsia="Times New Roman" w:hAnsi="Times New Roman" w:cs="Times New Roman"/>
          <w:lang w:eastAsia="en-AU"/>
        </w:rPr>
        <w:t>Hewlett Packard Australia</w:t>
      </w:r>
    </w:p>
    <w:p w14:paraId="6F774ED4" w14:textId="35244980" w:rsidR="00044399" w:rsidRPr="00025A4F" w:rsidRDefault="00194583" w:rsidP="00044399">
      <w:pPr>
        <w:shd w:val="clear" w:color="auto" w:fill="FFFFFF"/>
        <w:spacing w:line="260" w:lineRule="atLeast"/>
        <w:rPr>
          <w:rFonts w:ascii="Times New Roman" w:eastAsia="Times New Roman" w:hAnsi="Times New Roman" w:cs="Times New Roman"/>
          <w:lang w:eastAsia="en-AU"/>
        </w:rPr>
      </w:pPr>
      <w:r w:rsidRPr="00025A4F">
        <w:rPr>
          <w:rFonts w:ascii="Times New Roman" w:eastAsia="Times New Roman" w:hAnsi="Times New Roman" w:cs="Times New Roman"/>
          <w:lang w:eastAsia="en-AU"/>
        </w:rPr>
        <w:t>410 Concord Road,  RHODES NSW 2138</w:t>
      </w:r>
    </w:p>
    <w:p w14:paraId="696075F4" w14:textId="70E190F7" w:rsidR="00044399" w:rsidRPr="00865EAB" w:rsidRDefault="00044399" w:rsidP="00044399">
      <w:pPr>
        <w:shd w:val="clear" w:color="auto" w:fill="FFFFFF"/>
        <w:spacing w:line="260" w:lineRule="atLeast"/>
        <w:rPr>
          <w:rFonts w:ascii="Calibri" w:eastAsia="Times New Roman" w:hAnsi="Calibri" w:cs="Calibri"/>
          <w:sz w:val="20"/>
          <w:szCs w:val="20"/>
          <w:lang w:eastAsia="en-AU"/>
        </w:rPr>
      </w:pPr>
      <w:r w:rsidRPr="00865EAB">
        <w:rPr>
          <w:rFonts w:ascii="Calibri" w:eastAsia="Times New Roman" w:hAnsi="Calibri" w:cs="Calibri"/>
          <w:sz w:val="24"/>
          <w:szCs w:val="24"/>
          <w:lang w:eastAsia="en-AU"/>
        </w:rPr>
        <w:t> </w:t>
      </w:r>
    </w:p>
    <w:p w14:paraId="349A142B" w14:textId="0413B287" w:rsidR="00044399" w:rsidRPr="00865EAB" w:rsidRDefault="00044399" w:rsidP="00044399">
      <w:pPr>
        <w:shd w:val="clear" w:color="auto" w:fill="FFFFFF"/>
        <w:spacing w:line="260" w:lineRule="atLeast"/>
        <w:rPr>
          <w:rFonts w:ascii="Calibri" w:eastAsia="Times New Roman" w:hAnsi="Calibri" w:cs="Calibri"/>
          <w:sz w:val="24"/>
          <w:szCs w:val="24"/>
          <w:lang w:eastAsia="en-AU"/>
        </w:rPr>
      </w:pPr>
      <w:r w:rsidRPr="00865EAB">
        <w:rPr>
          <w:rFonts w:ascii="Times New Roman" w:eastAsia="Times New Roman" w:hAnsi="Times New Roman" w:cs="Times New Roman"/>
          <w:lang w:eastAsia="en-AU"/>
        </w:rPr>
        <w:t xml:space="preserve">Dear </w:t>
      </w:r>
      <w:r w:rsidR="00194583">
        <w:rPr>
          <w:rFonts w:ascii="Times New Roman" w:eastAsia="Times New Roman" w:hAnsi="Times New Roman" w:cs="Times New Roman"/>
          <w:lang w:eastAsia="en-AU"/>
        </w:rPr>
        <w:t xml:space="preserve">Mr Bovis, </w:t>
      </w:r>
    </w:p>
    <w:p w14:paraId="16047922" w14:textId="77777777" w:rsidR="00044399" w:rsidRPr="00865EAB" w:rsidRDefault="00044399" w:rsidP="00044399">
      <w:pPr>
        <w:shd w:val="clear" w:color="auto" w:fill="FFFFFF"/>
        <w:spacing w:line="260" w:lineRule="atLeast"/>
        <w:rPr>
          <w:rFonts w:ascii="Calibri" w:eastAsia="Times New Roman" w:hAnsi="Calibri" w:cs="Calibri"/>
          <w:sz w:val="20"/>
          <w:szCs w:val="20"/>
          <w:lang w:eastAsia="en-AU"/>
        </w:rPr>
      </w:pPr>
      <w:r w:rsidRPr="00865EAB">
        <w:rPr>
          <w:rFonts w:ascii="Calibri" w:eastAsia="Times New Roman" w:hAnsi="Calibri" w:cs="Calibri"/>
          <w:sz w:val="24"/>
          <w:szCs w:val="24"/>
          <w:lang w:eastAsia="en-AU"/>
        </w:rPr>
        <w:t> </w:t>
      </w:r>
    </w:p>
    <w:p w14:paraId="10A94DB0" w14:textId="06670EE6" w:rsidR="00141F51" w:rsidRDefault="00537717" w:rsidP="008C0A22">
      <w:pPr>
        <w:spacing w:line="240" w:lineRule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bCs/>
          <w:color w:val="000000"/>
          <w:lang w:eastAsia="en-AU"/>
        </w:rPr>
        <w:t>I</w:t>
      </w:r>
      <w:r w:rsidR="006E27C1">
        <w:rPr>
          <w:rFonts w:ascii="Times New Roman" w:eastAsia="Times New Roman" w:hAnsi="Times New Roman" w:cs="Times New Roman"/>
          <w:bCs/>
          <w:color w:val="000000"/>
          <w:lang w:eastAsia="en-AU"/>
        </w:rPr>
        <w:t>/</w:t>
      </w:r>
      <w:r w:rsidR="00865EAB" w:rsidRPr="00865EAB">
        <w:rPr>
          <w:rFonts w:ascii="Times New Roman" w:eastAsia="Times New Roman" w:hAnsi="Times New Roman" w:cs="Times New Roman"/>
          <w:bCs/>
          <w:color w:val="000000"/>
          <w:lang w:eastAsia="en-AU"/>
        </w:rPr>
        <w:t>We are concerned about the way that Hewlett Packard’s</w:t>
      </w:r>
      <w:r w:rsidR="008C0A22">
        <w:rPr>
          <w:rFonts w:ascii="Times New Roman" w:eastAsia="Times New Roman" w:hAnsi="Times New Roman" w:cs="Times New Roman"/>
          <w:bCs/>
          <w:color w:val="000000"/>
          <w:lang w:eastAsia="en-AU"/>
        </w:rPr>
        <w:t xml:space="preserve"> </w:t>
      </w:r>
      <w:r w:rsidR="00DF1177">
        <w:rPr>
          <w:rFonts w:ascii="Times New Roman" w:eastAsia="Times New Roman" w:hAnsi="Times New Roman" w:cs="Times New Roman"/>
          <w:bCs/>
          <w:color w:val="000000"/>
          <w:lang w:eastAsia="en-AU"/>
        </w:rPr>
        <w:t xml:space="preserve">(HP) </w:t>
      </w:r>
      <w:r w:rsidR="00416B82">
        <w:rPr>
          <w:rFonts w:ascii="Times New Roman" w:hAnsi="Times New Roman" w:cs="Times New Roman"/>
          <w:color w:val="000000" w:themeColor="text1"/>
        </w:rPr>
        <w:t>and associated companies</w:t>
      </w:r>
      <w:r w:rsidR="00DF1177">
        <w:rPr>
          <w:rFonts w:ascii="Times New Roman" w:hAnsi="Times New Roman" w:cs="Times New Roman"/>
          <w:color w:val="000000" w:themeColor="text1"/>
        </w:rPr>
        <w:t>,</w:t>
      </w:r>
      <w:r w:rsidR="00416B82">
        <w:rPr>
          <w:rFonts w:ascii="Times New Roman" w:hAnsi="Times New Roman" w:cs="Times New Roman"/>
          <w:color w:val="000000" w:themeColor="text1"/>
        </w:rPr>
        <w:t xml:space="preserve"> </w:t>
      </w:r>
      <w:r w:rsidR="00865EAB" w:rsidRPr="00865EAB">
        <w:rPr>
          <w:rFonts w:ascii="Times New Roman" w:eastAsia="Times New Roman" w:hAnsi="Times New Roman" w:cs="Times New Roman"/>
          <w:bCs/>
          <w:color w:val="000000"/>
          <w:lang w:eastAsia="en-AU"/>
        </w:rPr>
        <w:t>provi</w:t>
      </w:r>
      <w:r w:rsidR="00416B82">
        <w:rPr>
          <w:rFonts w:ascii="Times New Roman" w:eastAsia="Times New Roman" w:hAnsi="Times New Roman" w:cs="Times New Roman"/>
          <w:bCs/>
          <w:color w:val="000000"/>
          <w:lang w:eastAsia="en-AU"/>
        </w:rPr>
        <w:t xml:space="preserve">de </w:t>
      </w:r>
      <w:r w:rsidR="00865EAB" w:rsidRPr="00865EAB">
        <w:rPr>
          <w:rFonts w:ascii="Times New Roman" w:eastAsia="Times New Roman" w:hAnsi="Times New Roman" w:cs="Times New Roman"/>
          <w:bCs/>
          <w:color w:val="000000"/>
          <w:lang w:eastAsia="en-AU"/>
        </w:rPr>
        <w:t xml:space="preserve">military products and services to </w:t>
      </w:r>
      <w:r w:rsidR="00416B82">
        <w:rPr>
          <w:rFonts w:ascii="Times New Roman" w:hAnsi="Times New Roman" w:cs="Times New Roman"/>
          <w:color w:val="000000" w:themeColor="text1"/>
        </w:rPr>
        <w:t xml:space="preserve">Israel’s defence forces and defence-related organisations. By doing so, HP </w:t>
      </w:r>
      <w:r w:rsidR="00DF1177">
        <w:rPr>
          <w:rFonts w:ascii="Times New Roman" w:hAnsi="Times New Roman" w:cs="Times New Roman"/>
          <w:color w:val="000000" w:themeColor="text1"/>
        </w:rPr>
        <w:t xml:space="preserve">is </w:t>
      </w:r>
      <w:r w:rsidR="00416B82">
        <w:rPr>
          <w:rFonts w:ascii="Times New Roman" w:hAnsi="Times New Roman" w:cs="Times New Roman"/>
          <w:color w:val="000000" w:themeColor="text1"/>
        </w:rPr>
        <w:t xml:space="preserve"> complicit in Israel’s deliberate violation of the human rights of millions of innocent Palestinians.</w:t>
      </w:r>
      <w:r w:rsidR="008C0A22">
        <w:rPr>
          <w:rFonts w:ascii="Times New Roman" w:hAnsi="Times New Roman" w:cs="Times New Roman"/>
          <w:color w:val="000000" w:themeColor="text1"/>
        </w:rPr>
        <w:t xml:space="preserve"> </w:t>
      </w:r>
    </w:p>
    <w:p w14:paraId="4CA1BC43" w14:textId="77777777" w:rsidR="00141F51" w:rsidRDefault="00141F51" w:rsidP="008C0A22">
      <w:pPr>
        <w:spacing w:line="240" w:lineRule="auto"/>
        <w:rPr>
          <w:rFonts w:ascii="Times New Roman" w:hAnsi="Times New Roman" w:cs="Times New Roman"/>
          <w:color w:val="000000" w:themeColor="text1"/>
        </w:rPr>
      </w:pPr>
    </w:p>
    <w:p w14:paraId="1B87BBA7" w14:textId="77777777" w:rsidR="00FB437A" w:rsidRDefault="00141F51" w:rsidP="00141F51">
      <w:pPr>
        <w:spacing w:line="264" w:lineRule="auto"/>
        <w:rPr>
          <w:rFonts w:ascii="Times New Roman" w:hAnsi="Times New Roman" w:cs="Times New Roman"/>
        </w:rPr>
      </w:pPr>
      <w:r w:rsidRPr="00905903">
        <w:rPr>
          <w:rFonts w:ascii="Times New Roman" w:hAnsi="Times New Roman" w:cs="Times New Roman"/>
        </w:rPr>
        <w:t>The Israeli occupation of the Palestinian Territories has been in force since 1967</w:t>
      </w:r>
      <w:r w:rsidR="00FB437A">
        <w:rPr>
          <w:rFonts w:ascii="Times New Roman" w:hAnsi="Times New Roman" w:cs="Times New Roman"/>
        </w:rPr>
        <w:t xml:space="preserve">. This has </w:t>
      </w:r>
      <w:r w:rsidR="00FB437A" w:rsidRPr="00FB437A">
        <w:rPr>
          <w:rFonts w:ascii="Times New Roman" w:hAnsi="Times New Roman" w:cs="Times New Roman"/>
        </w:rPr>
        <w:t>includ</w:t>
      </w:r>
      <w:r w:rsidR="00FB437A">
        <w:rPr>
          <w:rFonts w:ascii="Times New Roman" w:hAnsi="Times New Roman" w:cs="Times New Roman"/>
        </w:rPr>
        <w:t xml:space="preserve">ed </w:t>
      </w:r>
      <w:r w:rsidR="00FB437A" w:rsidRPr="00FB437A">
        <w:rPr>
          <w:rFonts w:ascii="Times New Roman" w:hAnsi="Times New Roman" w:cs="Times New Roman"/>
        </w:rPr>
        <w:t xml:space="preserve">establishing Israeli settlements in the occupied territories and (since 2006) the blockade of the Gaza Strip, </w:t>
      </w:r>
      <w:r w:rsidR="00FB437A">
        <w:rPr>
          <w:rFonts w:ascii="Times New Roman" w:hAnsi="Times New Roman" w:cs="Times New Roman"/>
        </w:rPr>
        <w:t xml:space="preserve">all </w:t>
      </w:r>
      <w:r w:rsidR="00FB437A" w:rsidRPr="00FB437A">
        <w:rPr>
          <w:rFonts w:ascii="Times New Roman" w:hAnsi="Times New Roman" w:cs="Times New Roman"/>
        </w:rPr>
        <w:t>of which are in violation of international law and United Nations Resolutions</w:t>
      </w:r>
      <w:r w:rsidR="00FB437A">
        <w:rPr>
          <w:rFonts w:ascii="Times New Roman" w:hAnsi="Times New Roman" w:cs="Times New Roman"/>
        </w:rPr>
        <w:t xml:space="preserve">. </w:t>
      </w:r>
    </w:p>
    <w:p w14:paraId="69657DB7" w14:textId="77777777" w:rsidR="00FB437A" w:rsidRDefault="00FB437A" w:rsidP="00141F51">
      <w:pPr>
        <w:spacing w:line="264" w:lineRule="auto"/>
        <w:rPr>
          <w:rFonts w:ascii="Times New Roman" w:hAnsi="Times New Roman" w:cs="Times New Roman"/>
        </w:rPr>
      </w:pPr>
    </w:p>
    <w:p w14:paraId="5C1FFDDA" w14:textId="77777777" w:rsidR="00FB437A" w:rsidRDefault="00FB437A" w:rsidP="00141F51">
      <w:pPr>
        <w:spacing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occupation is an </w:t>
      </w:r>
      <w:r w:rsidRPr="00FB437A">
        <w:rPr>
          <w:rFonts w:ascii="Times New Roman" w:hAnsi="Times New Roman" w:cs="Times New Roman"/>
        </w:rPr>
        <w:t>intolerable</w:t>
      </w:r>
      <w:r>
        <w:rPr>
          <w:rFonts w:ascii="Times New Roman" w:hAnsi="Times New Roman" w:cs="Times New Roman"/>
        </w:rPr>
        <w:t xml:space="preserve"> </w:t>
      </w:r>
      <w:r w:rsidRPr="00FB437A">
        <w:rPr>
          <w:rFonts w:ascii="Times New Roman" w:hAnsi="Times New Roman" w:cs="Times New Roman"/>
        </w:rPr>
        <w:t>detriment to the justice and wellbeing of all Palestinians</w:t>
      </w:r>
      <w:r>
        <w:rPr>
          <w:rFonts w:ascii="Times New Roman" w:hAnsi="Times New Roman" w:cs="Times New Roman"/>
        </w:rPr>
        <w:t xml:space="preserve"> and has </w:t>
      </w:r>
      <w:r w:rsidR="00141F51" w:rsidRPr="00905903">
        <w:rPr>
          <w:rFonts w:ascii="Times New Roman" w:hAnsi="Times New Roman" w:cs="Times New Roman"/>
        </w:rPr>
        <w:t>resulted in the</w:t>
      </w:r>
      <w:r>
        <w:rPr>
          <w:rFonts w:ascii="Times New Roman" w:hAnsi="Times New Roman" w:cs="Times New Roman"/>
        </w:rPr>
        <w:t>ir</w:t>
      </w:r>
      <w:r w:rsidR="00141F51" w:rsidRPr="00905903">
        <w:rPr>
          <w:rFonts w:ascii="Times New Roman" w:hAnsi="Times New Roman" w:cs="Times New Roman"/>
        </w:rPr>
        <w:t xml:space="preserve"> lives being restricted to the point where the </w:t>
      </w:r>
      <w:r w:rsidR="00141F51">
        <w:rPr>
          <w:rFonts w:ascii="Times New Roman" w:hAnsi="Times New Roman" w:cs="Times New Roman"/>
        </w:rPr>
        <w:t>term a</w:t>
      </w:r>
      <w:r w:rsidR="00141F51" w:rsidRPr="00905903">
        <w:rPr>
          <w:rFonts w:ascii="Times New Roman" w:hAnsi="Times New Roman" w:cs="Times New Roman"/>
        </w:rPr>
        <w:t>partheid</w:t>
      </w:r>
      <w:r w:rsidR="00141F51">
        <w:rPr>
          <w:rFonts w:ascii="Times New Roman" w:hAnsi="Times New Roman" w:cs="Times New Roman"/>
        </w:rPr>
        <w:t>,</w:t>
      </w:r>
      <w:r w:rsidR="00141F51" w:rsidRPr="00905903">
        <w:rPr>
          <w:rFonts w:ascii="Times New Roman" w:hAnsi="Times New Roman" w:cs="Times New Roman"/>
        </w:rPr>
        <w:t xml:space="preserve"> </w:t>
      </w:r>
      <w:r w:rsidR="00141F51" w:rsidRPr="00DF1177">
        <w:rPr>
          <w:rFonts w:ascii="Times New Roman" w:hAnsi="Times New Roman" w:cs="Times New Roman"/>
        </w:rPr>
        <w:t>as defined by the International Criminal Court</w:t>
      </w:r>
      <w:r w:rsidR="00141F51">
        <w:rPr>
          <w:rFonts w:ascii="Times New Roman" w:hAnsi="Times New Roman" w:cs="Times New Roman"/>
        </w:rPr>
        <w:t xml:space="preserve">, </w:t>
      </w:r>
      <w:r w:rsidR="00141F51" w:rsidRPr="00905903">
        <w:rPr>
          <w:rFonts w:ascii="Times New Roman" w:hAnsi="Times New Roman" w:cs="Times New Roman"/>
        </w:rPr>
        <w:t xml:space="preserve">is applicable. </w:t>
      </w:r>
    </w:p>
    <w:p w14:paraId="73C5EF39" w14:textId="77777777" w:rsidR="00FB437A" w:rsidRDefault="00FB437A" w:rsidP="00141F51">
      <w:pPr>
        <w:spacing w:line="264" w:lineRule="auto"/>
        <w:rPr>
          <w:rFonts w:ascii="Times New Roman" w:hAnsi="Times New Roman" w:cs="Times New Roman"/>
        </w:rPr>
      </w:pPr>
    </w:p>
    <w:p w14:paraId="648E5164" w14:textId="6826C456" w:rsidR="008C0A22" w:rsidRDefault="00141F51" w:rsidP="00FB437A">
      <w:pPr>
        <w:spacing w:line="264" w:lineRule="auto"/>
        <w:rPr>
          <w:rFonts w:ascii="Times New Roman" w:eastAsia="Times New Roman" w:hAnsi="Times New Roman" w:cs="Times New Roman"/>
          <w:bCs/>
          <w:lang w:eastAsia="en-AU"/>
        </w:rPr>
      </w:pPr>
      <w:r>
        <w:rPr>
          <w:rFonts w:ascii="Times New Roman" w:hAnsi="Times New Roman" w:cs="Times New Roman"/>
        </w:rPr>
        <w:t>B</w:t>
      </w:r>
      <w:r w:rsidRPr="00905903">
        <w:rPr>
          <w:rFonts w:ascii="Times New Roman" w:hAnsi="Times New Roman" w:cs="Times New Roman"/>
        </w:rPr>
        <w:t>y way of providing technical support, especially in providing technology that is used for the surveillance and control of Palestinians</w:t>
      </w:r>
      <w:r>
        <w:rPr>
          <w:rFonts w:ascii="Times New Roman" w:hAnsi="Times New Roman" w:cs="Times New Roman"/>
        </w:rPr>
        <w:t>, HP has emedded itself in the illegal occupation</w:t>
      </w:r>
      <w:r w:rsidRPr="00905903">
        <w:rPr>
          <w:rFonts w:ascii="Times New Roman" w:hAnsi="Times New Roman" w:cs="Times New Roman"/>
        </w:rPr>
        <w:t>.</w:t>
      </w:r>
      <w:r w:rsidR="00FB437A">
        <w:rPr>
          <w:rFonts w:ascii="Times New Roman" w:hAnsi="Times New Roman" w:cs="Times New Roman"/>
        </w:rPr>
        <w:t xml:space="preserve"> </w:t>
      </w:r>
      <w:r w:rsidR="008C0A22">
        <w:rPr>
          <w:rFonts w:ascii="Times New Roman" w:hAnsi="Times New Roman" w:cs="Times New Roman"/>
          <w:color w:val="000000" w:themeColor="text1"/>
        </w:rPr>
        <w:t xml:space="preserve">As such, as </w:t>
      </w:r>
      <w:r w:rsidR="00044399" w:rsidRPr="00905903">
        <w:rPr>
          <w:rFonts w:ascii="Times New Roman" w:eastAsia="Times New Roman" w:hAnsi="Times New Roman" w:cs="Times New Roman"/>
          <w:bCs/>
          <w:color w:val="000000"/>
          <w:lang w:eastAsia="en-AU"/>
        </w:rPr>
        <w:t xml:space="preserve">a courtesy to you we are letting you know that it is our intention to </w:t>
      </w:r>
      <w:r w:rsidR="00416B82">
        <w:rPr>
          <w:rFonts w:ascii="Times New Roman" w:eastAsia="Times New Roman" w:hAnsi="Times New Roman" w:cs="Times New Roman"/>
          <w:bCs/>
          <w:color w:val="000000"/>
          <w:lang w:eastAsia="en-AU"/>
        </w:rPr>
        <w:t>c</w:t>
      </w:r>
      <w:r w:rsidR="00253A08" w:rsidRPr="00905903">
        <w:rPr>
          <w:rFonts w:ascii="Times New Roman" w:eastAsia="Times New Roman" w:hAnsi="Times New Roman" w:cs="Times New Roman"/>
          <w:bCs/>
          <w:color w:val="000000"/>
          <w:lang w:eastAsia="en-AU"/>
        </w:rPr>
        <w:t>ease p</w:t>
      </w:r>
      <w:r w:rsidR="00416B82">
        <w:rPr>
          <w:rFonts w:ascii="Times New Roman" w:eastAsia="Times New Roman" w:hAnsi="Times New Roman" w:cs="Times New Roman"/>
          <w:bCs/>
          <w:color w:val="000000"/>
          <w:lang w:eastAsia="en-AU"/>
        </w:rPr>
        <w:t xml:space="preserve">urchasing HP </w:t>
      </w:r>
      <w:r w:rsidR="00044399" w:rsidRPr="00905903">
        <w:rPr>
          <w:rFonts w:ascii="Times New Roman" w:eastAsia="Times New Roman" w:hAnsi="Times New Roman" w:cs="Times New Roman"/>
          <w:bCs/>
          <w:lang w:eastAsia="en-AU"/>
        </w:rPr>
        <w:t>products</w:t>
      </w:r>
      <w:r w:rsidR="008C0A22">
        <w:rPr>
          <w:rFonts w:ascii="Times New Roman" w:eastAsia="Times New Roman" w:hAnsi="Times New Roman" w:cs="Times New Roman"/>
          <w:bCs/>
          <w:lang w:eastAsia="en-AU"/>
        </w:rPr>
        <w:t>.</w:t>
      </w:r>
    </w:p>
    <w:p w14:paraId="0D0DFCCF" w14:textId="77777777" w:rsidR="008C0A22" w:rsidRDefault="008C0A22" w:rsidP="008C0A22">
      <w:pPr>
        <w:spacing w:line="240" w:lineRule="auto"/>
        <w:rPr>
          <w:rFonts w:ascii="Times New Roman" w:eastAsia="Times New Roman" w:hAnsi="Times New Roman" w:cs="Times New Roman"/>
          <w:bCs/>
          <w:lang w:eastAsia="en-AU"/>
        </w:rPr>
      </w:pPr>
    </w:p>
    <w:p w14:paraId="1AE0BC24" w14:textId="77777777" w:rsidR="008C0A22" w:rsidRDefault="008C0A22" w:rsidP="008C0A22">
      <w:pPr>
        <w:spacing w:line="240" w:lineRule="auto"/>
        <w:rPr>
          <w:rFonts w:ascii="Times New Roman" w:eastAsia="Times New Roman" w:hAnsi="Times New Roman" w:cs="Times New Roman"/>
          <w:bCs/>
          <w:lang w:eastAsia="en-AU"/>
        </w:rPr>
      </w:pPr>
      <w:r>
        <w:rPr>
          <w:rFonts w:ascii="Times New Roman" w:eastAsia="Times New Roman" w:hAnsi="Times New Roman" w:cs="Times New Roman"/>
          <w:bCs/>
          <w:lang w:eastAsia="en-AU"/>
        </w:rPr>
        <w:t>We also intend to:</w:t>
      </w:r>
    </w:p>
    <w:p w14:paraId="27FAB817" w14:textId="23354475" w:rsidR="008C0A22" w:rsidRPr="008C0A22" w:rsidRDefault="008C0A22" w:rsidP="008C0A22">
      <w:pPr>
        <w:pStyle w:val="ListParagraph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bCs/>
          <w:color w:val="000000" w:themeColor="text1"/>
          <w:lang w:eastAsia="en-AU"/>
        </w:rPr>
      </w:pPr>
      <w:r>
        <w:rPr>
          <w:rFonts w:ascii="Times New Roman" w:eastAsia="Times New Roman" w:hAnsi="Times New Roman" w:cs="Times New Roman"/>
          <w:bCs/>
          <w:lang w:eastAsia="en-AU"/>
        </w:rPr>
        <w:t>I</w:t>
      </w:r>
      <w:r w:rsidRPr="008C0A22">
        <w:rPr>
          <w:rFonts w:ascii="Times New Roman" w:eastAsia="Times New Roman" w:hAnsi="Times New Roman" w:cs="Times New Roman"/>
          <w:bCs/>
          <w:lang w:eastAsia="en-AU"/>
        </w:rPr>
        <w:t>nvite our friends</w:t>
      </w:r>
      <w:r>
        <w:rPr>
          <w:rFonts w:ascii="Times New Roman" w:eastAsia="Times New Roman" w:hAnsi="Times New Roman" w:cs="Times New Roman"/>
          <w:bCs/>
          <w:lang w:eastAsia="en-AU"/>
        </w:rPr>
        <w:t xml:space="preserve">, </w:t>
      </w:r>
      <w:r w:rsidRPr="008C0A22">
        <w:rPr>
          <w:rFonts w:ascii="Times New Roman" w:eastAsia="Times New Roman" w:hAnsi="Times New Roman" w:cs="Times New Roman"/>
          <w:bCs/>
          <w:lang w:eastAsia="en-AU"/>
        </w:rPr>
        <w:t>family</w:t>
      </w:r>
      <w:r>
        <w:rPr>
          <w:rFonts w:ascii="Times New Roman" w:eastAsia="Times New Roman" w:hAnsi="Times New Roman" w:cs="Times New Roman"/>
          <w:bCs/>
          <w:lang w:eastAsia="en-AU"/>
        </w:rPr>
        <w:t xml:space="preserve">, church and other </w:t>
      </w:r>
      <w:r w:rsidRPr="00905903">
        <w:rPr>
          <w:rFonts w:ascii="Times New Roman" w:hAnsi="Times New Roman" w:cs="Times New Roman"/>
        </w:rPr>
        <w:t>organisation to consider not purchasing HP products</w:t>
      </w:r>
      <w:r w:rsidRPr="008C0A22">
        <w:rPr>
          <w:rFonts w:ascii="Times New Roman" w:eastAsia="Times New Roman" w:hAnsi="Times New Roman" w:cs="Times New Roman"/>
          <w:bCs/>
          <w:lang w:eastAsia="en-AU"/>
        </w:rPr>
        <w:t xml:space="preserve"> </w:t>
      </w:r>
    </w:p>
    <w:p w14:paraId="4F7ACC33" w14:textId="7174B1B0" w:rsidR="008C0A22" w:rsidRPr="00905903" w:rsidRDefault="008C0A22" w:rsidP="008C0A22">
      <w:pPr>
        <w:pStyle w:val="ListParagraph"/>
        <w:numPr>
          <w:ilvl w:val="0"/>
          <w:numId w:val="4"/>
        </w:numPr>
        <w:spacing w:line="264" w:lineRule="auto"/>
        <w:rPr>
          <w:rFonts w:ascii="Times New Roman" w:hAnsi="Times New Roman" w:cs="Times New Roman"/>
        </w:rPr>
      </w:pPr>
      <w:r w:rsidRPr="00905903">
        <w:rPr>
          <w:rFonts w:ascii="Times New Roman" w:hAnsi="Times New Roman" w:cs="Times New Roman"/>
        </w:rPr>
        <w:t xml:space="preserve">Tell the salesperson why </w:t>
      </w:r>
      <w:r>
        <w:rPr>
          <w:rFonts w:ascii="Times New Roman" w:hAnsi="Times New Roman" w:cs="Times New Roman"/>
        </w:rPr>
        <w:t>we</w:t>
      </w:r>
      <w:r w:rsidRPr="00905903">
        <w:rPr>
          <w:rFonts w:ascii="Times New Roman" w:hAnsi="Times New Roman" w:cs="Times New Roman"/>
        </w:rPr>
        <w:t xml:space="preserve"> would prefer another brand</w:t>
      </w:r>
      <w:r>
        <w:rPr>
          <w:rFonts w:ascii="Times New Roman" w:hAnsi="Times New Roman" w:cs="Times New Roman"/>
        </w:rPr>
        <w:t xml:space="preserve"> </w:t>
      </w:r>
    </w:p>
    <w:p w14:paraId="34F88E4E" w14:textId="16ED7143" w:rsidR="008C0A22" w:rsidRPr="00905903" w:rsidRDefault="008C0A22" w:rsidP="008C0A22">
      <w:pPr>
        <w:pStyle w:val="ListParagraph"/>
        <w:numPr>
          <w:ilvl w:val="0"/>
          <w:numId w:val="4"/>
        </w:numPr>
        <w:spacing w:line="264" w:lineRule="auto"/>
        <w:rPr>
          <w:rFonts w:ascii="Times New Roman" w:hAnsi="Times New Roman" w:cs="Times New Roman"/>
        </w:rPr>
      </w:pPr>
      <w:r w:rsidRPr="00905903">
        <w:rPr>
          <w:rFonts w:ascii="Times New Roman" w:hAnsi="Times New Roman" w:cs="Times New Roman"/>
        </w:rPr>
        <w:t xml:space="preserve">Write to the owner of the retail outlet and explain </w:t>
      </w:r>
      <w:r>
        <w:rPr>
          <w:rFonts w:ascii="Times New Roman" w:hAnsi="Times New Roman" w:cs="Times New Roman"/>
        </w:rPr>
        <w:t>our</w:t>
      </w:r>
      <w:r w:rsidRPr="00905903">
        <w:rPr>
          <w:rFonts w:ascii="Times New Roman" w:hAnsi="Times New Roman" w:cs="Times New Roman"/>
        </w:rPr>
        <w:t xml:space="preserve"> decision</w:t>
      </w:r>
    </w:p>
    <w:p w14:paraId="09A8D0D3" w14:textId="77777777" w:rsidR="0098636D" w:rsidRPr="0017505A" w:rsidRDefault="0098636D" w:rsidP="0009461E">
      <w:pPr>
        <w:rPr>
          <w:rFonts w:ascii="Times New Roman" w:hAnsi="Times New Roman" w:cs="Times New Roman"/>
          <w:color w:val="000000" w:themeColor="text1"/>
        </w:rPr>
      </w:pPr>
    </w:p>
    <w:p w14:paraId="63A96AEA" w14:textId="74F81EB3" w:rsidR="00F64FF5" w:rsidRPr="00905903" w:rsidRDefault="0009461E" w:rsidP="00865EAB">
      <w:pPr>
        <w:spacing w:line="264" w:lineRule="auto"/>
        <w:rPr>
          <w:rFonts w:ascii="Times New Roman" w:hAnsi="Times New Roman" w:cs="Times New Roman"/>
        </w:rPr>
      </w:pPr>
      <w:r w:rsidRPr="00905903">
        <w:rPr>
          <w:rFonts w:ascii="Times New Roman" w:hAnsi="Times New Roman" w:cs="Times New Roman"/>
        </w:rPr>
        <w:t xml:space="preserve">We would like HP to think carefully about its </w:t>
      </w:r>
      <w:r w:rsidR="00A44869" w:rsidRPr="00905903">
        <w:rPr>
          <w:rFonts w:ascii="Times New Roman" w:hAnsi="Times New Roman" w:cs="Times New Roman"/>
        </w:rPr>
        <w:t>involvement</w:t>
      </w:r>
      <w:r w:rsidRPr="00905903">
        <w:rPr>
          <w:rFonts w:ascii="Times New Roman" w:hAnsi="Times New Roman" w:cs="Times New Roman"/>
        </w:rPr>
        <w:t xml:space="preserve"> in the occupation and how </w:t>
      </w:r>
      <w:r w:rsidR="00A44869" w:rsidRPr="00905903">
        <w:rPr>
          <w:rFonts w:ascii="Times New Roman" w:hAnsi="Times New Roman" w:cs="Times New Roman"/>
        </w:rPr>
        <w:t>this</w:t>
      </w:r>
      <w:r w:rsidR="00A44869" w:rsidRPr="00905903">
        <w:rPr>
          <w:rFonts w:ascii="Times New Roman" w:hAnsi="Times New Roman" w:cs="Times New Roman"/>
          <w:b/>
        </w:rPr>
        <w:t xml:space="preserve"> </w:t>
      </w:r>
      <w:r w:rsidR="00A44869" w:rsidRPr="00905903">
        <w:rPr>
          <w:rFonts w:ascii="Times New Roman" w:hAnsi="Times New Roman" w:cs="Times New Roman"/>
        </w:rPr>
        <w:t>continuing occupation</w:t>
      </w:r>
      <w:r w:rsidRPr="00905903">
        <w:rPr>
          <w:rFonts w:ascii="Times New Roman" w:hAnsi="Times New Roman" w:cs="Times New Roman"/>
        </w:rPr>
        <w:t xml:space="preserve"> is destroying the civil society of both Palestinians and Israelis. Our desired outcome is to see HP cease all contracts and involvement with the Israeli military occupation</w:t>
      </w:r>
      <w:r w:rsidR="006E27C1">
        <w:rPr>
          <w:rFonts w:ascii="Times New Roman" w:hAnsi="Times New Roman" w:cs="Times New Roman"/>
        </w:rPr>
        <w:t xml:space="preserve">. </w:t>
      </w:r>
    </w:p>
    <w:p w14:paraId="16F4DD20" w14:textId="77777777" w:rsidR="00141F51" w:rsidRDefault="00141F51" w:rsidP="00141F51">
      <w:pPr>
        <w:spacing w:line="240" w:lineRule="auto"/>
        <w:rPr>
          <w:rFonts w:ascii="Times New Roman" w:hAnsi="Times New Roman" w:cs="Times New Roman"/>
          <w:color w:val="000000" w:themeColor="text1"/>
        </w:rPr>
      </w:pPr>
    </w:p>
    <w:p w14:paraId="6148F883" w14:textId="77777777" w:rsidR="00141F51" w:rsidRPr="00140A71" w:rsidRDefault="00141F51" w:rsidP="00141F51">
      <w:pPr>
        <w:spacing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47729E98" w14:textId="32471174" w:rsidR="00141F51" w:rsidRDefault="00141F51" w:rsidP="00141F51">
      <w:pPr>
        <w:spacing w:line="240" w:lineRule="auto"/>
        <w:rPr>
          <w:rFonts w:ascii="Times New Roman" w:hAnsi="Times New Roman" w:cs="Times New Roman"/>
          <w:color w:val="000000" w:themeColor="text1"/>
        </w:rPr>
      </w:pPr>
      <w:r w:rsidRPr="00141F51">
        <w:rPr>
          <w:rFonts w:ascii="Times New Roman" w:hAnsi="Times New Roman" w:cs="Times New Roman"/>
          <w:color w:val="000000" w:themeColor="text1"/>
        </w:rPr>
        <w:t>Yours sincerely</w:t>
      </w:r>
    </w:p>
    <w:p w14:paraId="6B754C6E" w14:textId="77777777" w:rsidR="00FB437A" w:rsidRPr="00141F51" w:rsidRDefault="00FB437A" w:rsidP="00141F51">
      <w:pPr>
        <w:spacing w:line="240" w:lineRule="auto"/>
        <w:rPr>
          <w:rFonts w:ascii="Times New Roman" w:hAnsi="Times New Roman" w:cs="Times New Roman"/>
          <w:color w:val="000000" w:themeColor="text1"/>
        </w:rPr>
      </w:pPr>
    </w:p>
    <w:p w14:paraId="133B015E" w14:textId="77777777" w:rsidR="00141F51" w:rsidRPr="00141F51" w:rsidRDefault="00141F51" w:rsidP="00141F51">
      <w:pPr>
        <w:spacing w:line="240" w:lineRule="auto"/>
        <w:rPr>
          <w:rFonts w:ascii="Times New Roman" w:hAnsi="Times New Roman" w:cs="Times New Roman"/>
          <w:color w:val="000000" w:themeColor="text1"/>
        </w:rPr>
      </w:pPr>
    </w:p>
    <w:p w14:paraId="59B025F3" w14:textId="77777777" w:rsidR="00141F51" w:rsidRPr="00141F51" w:rsidRDefault="00141F51" w:rsidP="00141F51">
      <w:pPr>
        <w:spacing w:line="240" w:lineRule="auto"/>
        <w:rPr>
          <w:rFonts w:ascii="Times New Roman" w:hAnsi="Times New Roman" w:cs="Times New Roman"/>
          <w:color w:val="000000" w:themeColor="text1"/>
        </w:rPr>
      </w:pPr>
      <w:r w:rsidRPr="00141F51">
        <w:rPr>
          <w:rFonts w:ascii="Times New Roman" w:hAnsi="Times New Roman" w:cs="Times New Roman"/>
          <w:color w:val="000000" w:themeColor="text1"/>
        </w:rPr>
        <w:t>[author and church/organisation]</w:t>
      </w:r>
    </w:p>
    <w:p w14:paraId="55ACBAF6" w14:textId="77777777" w:rsidR="00141F51" w:rsidRDefault="00141F51" w:rsidP="00141F51">
      <w:pPr>
        <w:spacing w:line="240" w:lineRule="auto"/>
        <w:rPr>
          <w:rFonts w:ascii="Times New Roman" w:hAnsi="Times New Roman" w:cs="Times New Roman"/>
          <w:color w:val="000000" w:themeColor="text1"/>
        </w:rPr>
      </w:pPr>
    </w:p>
    <w:p w14:paraId="1FD23BA2" w14:textId="57072072" w:rsidR="00BE588D" w:rsidRPr="00905903" w:rsidRDefault="00BE588D" w:rsidP="00141F51">
      <w:pPr>
        <w:pStyle w:val="ListParagraph"/>
        <w:spacing w:line="240" w:lineRule="auto"/>
        <w:ind w:left="0"/>
        <w:contextualSpacing w:val="0"/>
        <w:rPr>
          <w:rFonts w:ascii="Times New Roman" w:hAnsi="Times New Roman" w:cs="Times New Roman"/>
          <w:color w:val="000000" w:themeColor="text1"/>
        </w:rPr>
      </w:pPr>
    </w:p>
    <w:sectPr w:rsidR="00BE588D" w:rsidRPr="00905903" w:rsidSect="00E652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02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1B278B" w14:textId="77777777" w:rsidR="00441746" w:rsidRDefault="00441746" w:rsidP="00743B08">
      <w:pPr>
        <w:spacing w:line="240" w:lineRule="auto"/>
      </w:pPr>
      <w:r>
        <w:separator/>
      </w:r>
    </w:p>
  </w:endnote>
  <w:endnote w:type="continuationSeparator" w:id="0">
    <w:p w14:paraId="29E887BC" w14:textId="77777777" w:rsidR="00441746" w:rsidRDefault="00441746" w:rsidP="00743B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2A844F" w14:textId="77777777" w:rsidR="00AB14C3" w:rsidRDefault="00AB14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1410822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CDC174" w14:textId="77777777" w:rsidR="00B3505F" w:rsidRDefault="0059024C">
        <w:pPr>
          <w:pStyle w:val="Footer"/>
          <w:jc w:val="right"/>
        </w:pPr>
        <w:r>
          <w:rPr>
            <w:noProof/>
          </w:rPr>
          <w:fldChar w:fldCharType="begin"/>
        </w:r>
        <w:r w:rsidR="00B3505F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3F5A3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A8354A3" w14:textId="77777777" w:rsidR="00B3505F" w:rsidRDefault="00B350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662BD" w14:textId="77777777" w:rsidR="00AB14C3" w:rsidRDefault="00AB14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585875" w14:textId="77777777" w:rsidR="00441746" w:rsidRDefault="00441746" w:rsidP="00743B08">
      <w:pPr>
        <w:spacing w:line="240" w:lineRule="auto"/>
      </w:pPr>
      <w:r>
        <w:separator/>
      </w:r>
    </w:p>
  </w:footnote>
  <w:footnote w:type="continuationSeparator" w:id="0">
    <w:p w14:paraId="3DB742A5" w14:textId="77777777" w:rsidR="00441746" w:rsidRDefault="00441746" w:rsidP="00743B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F95B12" w14:textId="77777777" w:rsidR="00AB14C3" w:rsidRDefault="00AB14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157F3" w14:textId="3477AFC9" w:rsidR="00AB14C3" w:rsidRDefault="00AB14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AFF1D" w14:textId="77777777" w:rsidR="00AB14C3" w:rsidRDefault="00AB14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DA6FB4"/>
    <w:multiLevelType w:val="hybridMultilevel"/>
    <w:tmpl w:val="1172C3A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F979C3"/>
    <w:multiLevelType w:val="hybridMultilevel"/>
    <w:tmpl w:val="C5A256D4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3A9D6BB6"/>
    <w:multiLevelType w:val="hybridMultilevel"/>
    <w:tmpl w:val="0C929294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63BB3F2E"/>
    <w:multiLevelType w:val="hybridMultilevel"/>
    <w:tmpl w:val="EC3AEE5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C547EE"/>
    <w:multiLevelType w:val="hybridMultilevel"/>
    <w:tmpl w:val="C37E4850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hideSpellingErrors/>
  <w:hideGrammaticalErrors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232"/>
    <w:rsid w:val="00012929"/>
    <w:rsid w:val="00016110"/>
    <w:rsid w:val="00020060"/>
    <w:rsid w:val="00025A4F"/>
    <w:rsid w:val="00044399"/>
    <w:rsid w:val="00044C11"/>
    <w:rsid w:val="0005090E"/>
    <w:rsid w:val="0007471E"/>
    <w:rsid w:val="0008086F"/>
    <w:rsid w:val="00086F32"/>
    <w:rsid w:val="0009461E"/>
    <w:rsid w:val="000A4A29"/>
    <w:rsid w:val="000D0A87"/>
    <w:rsid w:val="000D1FF7"/>
    <w:rsid w:val="000E2484"/>
    <w:rsid w:val="00114AFF"/>
    <w:rsid w:val="00115EF4"/>
    <w:rsid w:val="001236A2"/>
    <w:rsid w:val="001374F4"/>
    <w:rsid w:val="00140A71"/>
    <w:rsid w:val="00141F51"/>
    <w:rsid w:val="00163C3F"/>
    <w:rsid w:val="00163FD7"/>
    <w:rsid w:val="00171196"/>
    <w:rsid w:val="0017505A"/>
    <w:rsid w:val="00183F12"/>
    <w:rsid w:val="00194583"/>
    <w:rsid w:val="001A2A6C"/>
    <w:rsid w:val="001B5666"/>
    <w:rsid w:val="001F5F58"/>
    <w:rsid w:val="00232208"/>
    <w:rsid w:val="00237D59"/>
    <w:rsid w:val="002411C8"/>
    <w:rsid w:val="00253A08"/>
    <w:rsid w:val="00275437"/>
    <w:rsid w:val="00297A42"/>
    <w:rsid w:val="002D0227"/>
    <w:rsid w:val="00311725"/>
    <w:rsid w:val="00327037"/>
    <w:rsid w:val="00341B42"/>
    <w:rsid w:val="00342D5D"/>
    <w:rsid w:val="0035336E"/>
    <w:rsid w:val="00353F4B"/>
    <w:rsid w:val="00361239"/>
    <w:rsid w:val="0038312B"/>
    <w:rsid w:val="0038632C"/>
    <w:rsid w:val="00387321"/>
    <w:rsid w:val="003A2B58"/>
    <w:rsid w:val="003B5419"/>
    <w:rsid w:val="003C01CF"/>
    <w:rsid w:val="003F5A30"/>
    <w:rsid w:val="00416B82"/>
    <w:rsid w:val="00417CFE"/>
    <w:rsid w:val="0042065B"/>
    <w:rsid w:val="00430F4E"/>
    <w:rsid w:val="00441746"/>
    <w:rsid w:val="0045034F"/>
    <w:rsid w:val="004719F0"/>
    <w:rsid w:val="004832EA"/>
    <w:rsid w:val="00485EA0"/>
    <w:rsid w:val="004934A7"/>
    <w:rsid w:val="004A1A69"/>
    <w:rsid w:val="004A7355"/>
    <w:rsid w:val="004B4202"/>
    <w:rsid w:val="004B743E"/>
    <w:rsid w:val="004C4E60"/>
    <w:rsid w:val="004D4AAA"/>
    <w:rsid w:val="004F06DE"/>
    <w:rsid w:val="004F0958"/>
    <w:rsid w:val="004F77F3"/>
    <w:rsid w:val="00504E3F"/>
    <w:rsid w:val="0052091E"/>
    <w:rsid w:val="00537717"/>
    <w:rsid w:val="00537F01"/>
    <w:rsid w:val="0055513C"/>
    <w:rsid w:val="005648E7"/>
    <w:rsid w:val="005779D7"/>
    <w:rsid w:val="005833FB"/>
    <w:rsid w:val="00587B8B"/>
    <w:rsid w:val="0059024C"/>
    <w:rsid w:val="005C07A8"/>
    <w:rsid w:val="005E6336"/>
    <w:rsid w:val="005E7E58"/>
    <w:rsid w:val="005F3486"/>
    <w:rsid w:val="005F7F6D"/>
    <w:rsid w:val="00623DAF"/>
    <w:rsid w:val="0062585D"/>
    <w:rsid w:val="00627002"/>
    <w:rsid w:val="006512E0"/>
    <w:rsid w:val="00651358"/>
    <w:rsid w:val="006917F0"/>
    <w:rsid w:val="006A4743"/>
    <w:rsid w:val="006C0A64"/>
    <w:rsid w:val="006C0A9C"/>
    <w:rsid w:val="006E27C1"/>
    <w:rsid w:val="006F5BD4"/>
    <w:rsid w:val="00700376"/>
    <w:rsid w:val="00707BE0"/>
    <w:rsid w:val="00735423"/>
    <w:rsid w:val="00743B08"/>
    <w:rsid w:val="00746FAF"/>
    <w:rsid w:val="00752B7D"/>
    <w:rsid w:val="00797824"/>
    <w:rsid w:val="007A1251"/>
    <w:rsid w:val="007A7E42"/>
    <w:rsid w:val="007B76F8"/>
    <w:rsid w:val="007B7868"/>
    <w:rsid w:val="007C1CCE"/>
    <w:rsid w:val="007D4DB6"/>
    <w:rsid w:val="007E4954"/>
    <w:rsid w:val="007F1F6F"/>
    <w:rsid w:val="008016B5"/>
    <w:rsid w:val="008076AD"/>
    <w:rsid w:val="0081378B"/>
    <w:rsid w:val="00823BF8"/>
    <w:rsid w:val="00826609"/>
    <w:rsid w:val="00826FC3"/>
    <w:rsid w:val="0086454B"/>
    <w:rsid w:val="00864A59"/>
    <w:rsid w:val="00865EAB"/>
    <w:rsid w:val="00882838"/>
    <w:rsid w:val="0089210E"/>
    <w:rsid w:val="008926DA"/>
    <w:rsid w:val="00893CDD"/>
    <w:rsid w:val="0089474F"/>
    <w:rsid w:val="008C0A22"/>
    <w:rsid w:val="008C783F"/>
    <w:rsid w:val="008C7F88"/>
    <w:rsid w:val="008D692C"/>
    <w:rsid w:val="008F481A"/>
    <w:rsid w:val="00905903"/>
    <w:rsid w:val="00911D79"/>
    <w:rsid w:val="0093167F"/>
    <w:rsid w:val="00934781"/>
    <w:rsid w:val="00936CCB"/>
    <w:rsid w:val="009435F5"/>
    <w:rsid w:val="0095066B"/>
    <w:rsid w:val="0097095A"/>
    <w:rsid w:val="009771BB"/>
    <w:rsid w:val="00982A2D"/>
    <w:rsid w:val="00984D86"/>
    <w:rsid w:val="0098636D"/>
    <w:rsid w:val="009C7BA5"/>
    <w:rsid w:val="009D561B"/>
    <w:rsid w:val="009F2232"/>
    <w:rsid w:val="009F4EF2"/>
    <w:rsid w:val="00A02D46"/>
    <w:rsid w:val="00A05FE4"/>
    <w:rsid w:val="00A405A1"/>
    <w:rsid w:val="00A4446C"/>
    <w:rsid w:val="00A44869"/>
    <w:rsid w:val="00A54C87"/>
    <w:rsid w:val="00A6021D"/>
    <w:rsid w:val="00A71A78"/>
    <w:rsid w:val="00A81430"/>
    <w:rsid w:val="00A81587"/>
    <w:rsid w:val="00AB00F1"/>
    <w:rsid w:val="00AB14C3"/>
    <w:rsid w:val="00AB4B94"/>
    <w:rsid w:val="00AC5035"/>
    <w:rsid w:val="00AD5F43"/>
    <w:rsid w:val="00B06919"/>
    <w:rsid w:val="00B3292C"/>
    <w:rsid w:val="00B3505F"/>
    <w:rsid w:val="00B41B04"/>
    <w:rsid w:val="00B575F4"/>
    <w:rsid w:val="00B9296B"/>
    <w:rsid w:val="00B94419"/>
    <w:rsid w:val="00BA1A9C"/>
    <w:rsid w:val="00BB7EAC"/>
    <w:rsid w:val="00BD5EBA"/>
    <w:rsid w:val="00BE1BAF"/>
    <w:rsid w:val="00BE4B23"/>
    <w:rsid w:val="00BE588D"/>
    <w:rsid w:val="00C025A8"/>
    <w:rsid w:val="00C03482"/>
    <w:rsid w:val="00C11482"/>
    <w:rsid w:val="00C254A6"/>
    <w:rsid w:val="00C31C28"/>
    <w:rsid w:val="00C444BC"/>
    <w:rsid w:val="00C71D65"/>
    <w:rsid w:val="00C826B0"/>
    <w:rsid w:val="00C90911"/>
    <w:rsid w:val="00C91E98"/>
    <w:rsid w:val="00CA33D7"/>
    <w:rsid w:val="00CA7490"/>
    <w:rsid w:val="00CC2F31"/>
    <w:rsid w:val="00CC5259"/>
    <w:rsid w:val="00CE5233"/>
    <w:rsid w:val="00CF7DA2"/>
    <w:rsid w:val="00D05F7B"/>
    <w:rsid w:val="00D11401"/>
    <w:rsid w:val="00D11C21"/>
    <w:rsid w:val="00D23742"/>
    <w:rsid w:val="00D44198"/>
    <w:rsid w:val="00D45D79"/>
    <w:rsid w:val="00D743FB"/>
    <w:rsid w:val="00D96AC1"/>
    <w:rsid w:val="00D97EA8"/>
    <w:rsid w:val="00DA7F06"/>
    <w:rsid w:val="00DB41F9"/>
    <w:rsid w:val="00DC7544"/>
    <w:rsid w:val="00DF1177"/>
    <w:rsid w:val="00DF35F9"/>
    <w:rsid w:val="00E440E7"/>
    <w:rsid w:val="00E45BFE"/>
    <w:rsid w:val="00E45EF9"/>
    <w:rsid w:val="00E51522"/>
    <w:rsid w:val="00E57333"/>
    <w:rsid w:val="00E6067B"/>
    <w:rsid w:val="00E6529D"/>
    <w:rsid w:val="00E96279"/>
    <w:rsid w:val="00EA5D27"/>
    <w:rsid w:val="00EB7899"/>
    <w:rsid w:val="00EC4F4F"/>
    <w:rsid w:val="00EC6BF2"/>
    <w:rsid w:val="00ED0D9C"/>
    <w:rsid w:val="00EF2309"/>
    <w:rsid w:val="00F024AE"/>
    <w:rsid w:val="00F040E9"/>
    <w:rsid w:val="00F059C4"/>
    <w:rsid w:val="00F11F57"/>
    <w:rsid w:val="00F2266A"/>
    <w:rsid w:val="00F40C11"/>
    <w:rsid w:val="00F44EA3"/>
    <w:rsid w:val="00F50752"/>
    <w:rsid w:val="00F510D1"/>
    <w:rsid w:val="00F5260E"/>
    <w:rsid w:val="00F64FF5"/>
    <w:rsid w:val="00F67FBD"/>
    <w:rsid w:val="00F76284"/>
    <w:rsid w:val="00FB336D"/>
    <w:rsid w:val="00FB437A"/>
    <w:rsid w:val="00FB4CBE"/>
    <w:rsid w:val="00FB5112"/>
    <w:rsid w:val="00FB7C32"/>
    <w:rsid w:val="00FE3E89"/>
    <w:rsid w:val="00FF0966"/>
    <w:rsid w:val="00FF25FD"/>
    <w:rsid w:val="00FF7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CC255D"/>
  <w15:docId w15:val="{9EA76F28-3731-4823-96C0-72F094F80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22"/>
        <w:szCs w:val="22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4E3F"/>
    <w:pPr>
      <w:spacing w:line="276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41B4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45034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43B08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3B08"/>
    <w:rPr>
      <w:rFonts w:asciiTheme="minorHAnsi" w:hAnsiTheme="minorHAnsi" w:cstheme="minorBidi"/>
    </w:rPr>
  </w:style>
  <w:style w:type="paragraph" w:styleId="Footer">
    <w:name w:val="footer"/>
    <w:basedOn w:val="Normal"/>
    <w:link w:val="FooterChar"/>
    <w:uiPriority w:val="99"/>
    <w:unhideWhenUsed/>
    <w:rsid w:val="00743B08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3B08"/>
    <w:rPr>
      <w:rFonts w:asciiTheme="minorHAnsi" w:hAnsiTheme="minorHAnsi" w:cstheme="minorBidi"/>
    </w:rPr>
  </w:style>
  <w:style w:type="paragraph" w:styleId="NormalWeb">
    <w:name w:val="Normal (Web)"/>
    <w:basedOn w:val="Normal"/>
    <w:uiPriority w:val="99"/>
    <w:semiHidden/>
    <w:unhideWhenUsed/>
    <w:rsid w:val="00E652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CE52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5233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5233"/>
    <w:rPr>
      <w:rFonts w:asciiTheme="minorHAnsi" w:hAnsiTheme="minorHAnsi" w:cstheme="minorBidi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70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7002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2208"/>
    <w:pPr>
      <w:spacing w:after="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2208"/>
    <w:rPr>
      <w:rFonts w:asciiTheme="minorHAnsi" w:hAnsiTheme="minorHAnsi" w:cstheme="minorBidi"/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8076AD"/>
    <w:rPr>
      <w:i/>
      <w:iCs/>
    </w:rPr>
  </w:style>
  <w:style w:type="character" w:customStyle="1" w:styleId="il">
    <w:name w:val="il"/>
    <w:basedOn w:val="DefaultParagraphFont"/>
    <w:rsid w:val="00B329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enyth%20Bray\Documents\PIEN\PIEN%20Template%20for%20Letters,%20etc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PIEN Template for Letters, etc</Template>
  <TotalTime>49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Gwenyth Bray</dc:creator>
  <cp:lastModifiedBy>Nell Potter</cp:lastModifiedBy>
  <cp:revision>8</cp:revision>
  <cp:lastPrinted>2018-12-03T06:44:00Z</cp:lastPrinted>
  <dcterms:created xsi:type="dcterms:W3CDTF">2019-06-01T02:48:00Z</dcterms:created>
  <dcterms:modified xsi:type="dcterms:W3CDTF">2019-08-20T10:21:00Z</dcterms:modified>
</cp:coreProperties>
</file>